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11 - Sportboden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11 - Gewerk: Sportboden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